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B8F44" w14:textId="77777777" w:rsidR="007128B6" w:rsidRPr="008642EC" w:rsidRDefault="007128B6" w:rsidP="007128B6">
      <w:pPr>
        <w:pStyle w:val="BasicParagraph"/>
        <w:suppressAutoHyphens/>
        <w:spacing w:line="240" w:lineRule="auto"/>
        <w:rPr>
          <w:rFonts w:ascii="Times New Roman" w:hAnsi="Times New Roman" w:cs="Times New Roman"/>
          <w:bCs/>
          <w:color w:val="000000" w:themeColor="text1"/>
          <w:szCs w:val="21"/>
        </w:rPr>
      </w:pPr>
      <w:bookmarkStart w:id="0" w:name="_Hlk139460937"/>
      <w:bookmarkStart w:id="1" w:name="_GoBack"/>
      <w:bookmarkEnd w:id="1"/>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D40EDA" w14:textId="77777777" w:rsidR="007128B6" w:rsidRDefault="007128B6" w:rsidP="007128B6">
      <w:pPr>
        <w:pStyle w:val="BasicParagraph"/>
        <w:suppressAutoHyphens/>
        <w:spacing w:line="240" w:lineRule="auto"/>
        <w:rPr>
          <w:rFonts w:ascii="Times New Roman" w:hAnsi="Times New Roman" w:cs="Times New Roman"/>
          <w:b/>
          <w:bCs/>
          <w:color w:val="000000" w:themeColor="text1"/>
          <w:sz w:val="21"/>
          <w:szCs w:val="21"/>
        </w:rPr>
      </w:pPr>
    </w:p>
    <w:p w14:paraId="544A9171" w14:textId="77777777" w:rsidR="007128B6" w:rsidRPr="00582653" w:rsidRDefault="007128B6" w:rsidP="007128B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BBA8A7F" w14:textId="77777777" w:rsidR="007128B6" w:rsidRDefault="007128B6" w:rsidP="007128B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E5FF9EF" w14:textId="77777777" w:rsidR="007128B6" w:rsidRDefault="007128B6" w:rsidP="007128B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30430D2" w14:textId="77777777" w:rsidR="007128B6" w:rsidRPr="00582653" w:rsidRDefault="007128B6" w:rsidP="007128B6">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2E469E5" wp14:editId="3FBF5C18">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62D1D0D0" w14:textId="1C275CA3" w:rsidR="007128B6" w:rsidRDefault="007128B6" w:rsidP="007128B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r>
        <w:rPr>
          <w:rFonts w:ascii="Times New Roman" w:eastAsiaTheme="minorEastAsia" w:hAnsi="Times New Roman" w:cs="Times New Roman"/>
          <w:color w:val="000000" w:themeColor="text1"/>
          <w:sz w:val="21"/>
          <w:szCs w:val="21"/>
          <w:lang w:val="en-US" w:eastAsia="zh-CN"/>
        </w:rPr>
        <w:t>document MPower108 Meeting minutes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644A450" w14:textId="77777777" w:rsidR="007128B6" w:rsidRDefault="007128B6" w:rsidP="007128B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260685B" w14:textId="77777777" w:rsidR="007128B6" w:rsidRPr="00582653" w:rsidRDefault="007128B6" w:rsidP="007128B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79035FD" w14:textId="77777777" w:rsidR="007128B6" w:rsidRPr="00582653" w:rsidRDefault="007128B6" w:rsidP="007128B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273F6F7" w14:textId="77777777" w:rsidR="007128B6" w:rsidRPr="008642EC" w:rsidRDefault="007128B6" w:rsidP="007128B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5D62338" w14:textId="77777777" w:rsidR="007128B6" w:rsidRPr="008642EC" w:rsidRDefault="007128B6" w:rsidP="007128B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311EBBE" w14:textId="77777777" w:rsidR="007128B6" w:rsidRPr="00582653" w:rsidRDefault="007128B6" w:rsidP="007128B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18DAE0C" w14:textId="77777777" w:rsidR="007128B6" w:rsidRPr="008642EC" w:rsidRDefault="007128B6" w:rsidP="007128B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5AA38E" w14:textId="77777777" w:rsidR="007128B6" w:rsidRPr="008642EC" w:rsidRDefault="007128B6" w:rsidP="007128B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74143F9" w14:textId="77777777" w:rsidR="007128B6" w:rsidRPr="00582653" w:rsidRDefault="007128B6" w:rsidP="007128B6">
      <w:pPr>
        <w:pStyle w:val="BasicParagraph"/>
        <w:suppressAutoHyphens/>
        <w:spacing w:line="240" w:lineRule="auto"/>
        <w:rPr>
          <w:rFonts w:ascii="Times New Roman" w:hAnsi="Times New Roman" w:cs="Times New Roman"/>
          <w:color w:val="000000" w:themeColor="text1"/>
          <w:sz w:val="21"/>
          <w:szCs w:val="21"/>
        </w:rPr>
      </w:pPr>
    </w:p>
    <w:p w14:paraId="5DD96E13" w14:textId="77777777" w:rsidR="007128B6" w:rsidRPr="00582653" w:rsidRDefault="007128B6" w:rsidP="007128B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960C37D" w14:textId="77777777" w:rsidR="007128B6" w:rsidRDefault="007128B6" w:rsidP="007128B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388487" w14:textId="77777777" w:rsidR="007128B6" w:rsidRDefault="007128B6" w:rsidP="007128B6">
      <w:pPr>
        <w:pStyle w:val="BasicParagraph"/>
        <w:suppressAutoHyphens/>
        <w:spacing w:line="240" w:lineRule="auto"/>
        <w:ind w:left="720"/>
        <w:rPr>
          <w:rFonts w:ascii="Times New Roman" w:hAnsi="Times New Roman" w:cs="Times New Roman"/>
          <w:color w:val="000000" w:themeColor="text1"/>
          <w:sz w:val="21"/>
          <w:szCs w:val="21"/>
        </w:rPr>
      </w:pPr>
    </w:p>
    <w:p w14:paraId="6340FB18" w14:textId="77777777" w:rsidR="007128B6" w:rsidRDefault="007128B6" w:rsidP="007128B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EEDAF92" w14:textId="77777777" w:rsidR="007128B6" w:rsidRDefault="007128B6" w:rsidP="007128B6">
      <w:pPr>
        <w:pStyle w:val="BasicParagraph"/>
        <w:suppressAutoHyphens/>
        <w:spacing w:line="240" w:lineRule="auto"/>
        <w:ind w:left="1440"/>
        <w:rPr>
          <w:rFonts w:ascii="Times New Roman" w:hAnsi="Times New Roman" w:cs="Times New Roman"/>
          <w:color w:val="000000" w:themeColor="text1"/>
          <w:sz w:val="21"/>
          <w:szCs w:val="21"/>
        </w:rPr>
      </w:pPr>
    </w:p>
    <w:p w14:paraId="0F754471" w14:textId="77777777" w:rsidR="007128B6" w:rsidRDefault="007128B6" w:rsidP="007128B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0CF52B5" w14:textId="77777777" w:rsidR="007128B6" w:rsidRDefault="007128B6" w:rsidP="007128B6">
      <w:pPr>
        <w:pStyle w:val="BasicParagraph"/>
        <w:suppressAutoHyphens/>
        <w:spacing w:line="240" w:lineRule="auto"/>
        <w:ind w:left="1440"/>
        <w:rPr>
          <w:rFonts w:ascii="Times New Roman" w:hAnsi="Times New Roman" w:cs="Times New Roman"/>
          <w:color w:val="000000" w:themeColor="text1"/>
          <w:sz w:val="21"/>
          <w:szCs w:val="21"/>
        </w:rPr>
      </w:pPr>
    </w:p>
    <w:p w14:paraId="4CA4B14F" w14:textId="77777777" w:rsidR="007128B6" w:rsidRDefault="007128B6" w:rsidP="007128B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43C7EE51" w14:textId="77777777" w:rsidR="0033608F" w:rsidRDefault="0033608F">
      <w:pPr>
        <w:spacing w:before="0" w:after="160" w:line="259" w:lineRule="auto"/>
        <w:rPr>
          <w:rFonts w:ascii="Calibri" w:eastAsiaTheme="majorEastAsia" w:hAnsi="Calibri" w:cstheme="majorBidi"/>
          <w:b/>
          <w:color w:val="0031A7" w:themeColor="text2"/>
          <w:sz w:val="32"/>
          <w:szCs w:val="32"/>
        </w:rPr>
      </w:pPr>
      <w:r>
        <w:br w:type="page"/>
      </w:r>
    </w:p>
    <w:p w14:paraId="3A389D8B" w14:textId="5A7B35B3"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33608F">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3608F"/>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128B6"/>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7128B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128B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9CEC65F5-6EB0-46FD-A9F7-54F354B9A8B7}"/>
</file>

<file path=customXml/itemProps4.xml><?xml version="1.0" encoding="utf-8"?>
<ds:datastoreItem xmlns:ds="http://schemas.openxmlformats.org/officeDocument/2006/customXml" ds:itemID="{916D0D3D-ACB8-455A-84BB-165E0D98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8</cp:revision>
  <dcterms:created xsi:type="dcterms:W3CDTF">2022-08-31T23:20:00Z</dcterms:created>
  <dcterms:modified xsi:type="dcterms:W3CDTF">2023-07-05T04:51:00Z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